
<file path=[Content_Types].xml><?xml version="1.0" encoding="utf-8"?>
<Types xmlns="http://schemas.openxmlformats.org/package/2006/content-types"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ellenraster"/>
        <w:tblW w:w="10201" w:type="dxa"/>
        <w:jc w:val="center"/>
        <w:tblLook w:val="04A0" w:firstRow="1" w:lastRow="0" w:firstColumn="1" w:lastColumn="0" w:noHBand="0" w:noVBand="1"/>
      </w:tblPr>
      <w:tblGrid>
        <w:gridCol w:w="3400"/>
        <w:gridCol w:w="3400"/>
        <w:gridCol w:w="3401"/>
      </w:tblGrid>
      <w:tr w:rsidR="00F76C01" w:rsidRPr="00F422F7" w14:paraId="6CC0F213" w14:textId="459114B6" w:rsidTr="00F76C01">
        <w:trPr>
          <w:trHeight w:val="2326"/>
          <w:jc w:val="center"/>
        </w:trPr>
        <w:tc>
          <w:tcPr>
            <w:tcW w:w="3400" w:type="dxa"/>
            <w:vAlign w:val="center"/>
          </w:tcPr>
          <w:p w14:paraId="57B360B9" w14:textId="452C7BA4" w:rsidR="00F76C01" w:rsidRPr="00F422F7" w:rsidRDefault="00F76C01" w:rsidP="00F76C01">
            <w:pPr>
              <w:spacing w:line="240" w:lineRule="auto"/>
              <w:jc w:val="center"/>
            </w:pPr>
            <w:r>
              <w:fldChar w:fldCharType="begin"/>
            </w:r>
            <w:r>
              <w:instrText xml:space="preserve"> INCLUDEPICTURE "https://cdn-01.media-brady.com/store/stde/media/catalog/product/d/m/dmne_1175409101_p_std.lang.all.gif" \* MERGEFORMATINET </w:instrText>
            </w:r>
            <w:r>
              <w:fldChar w:fldCharType="separate"/>
            </w:r>
            <w:r>
              <w:rPr>
                <w:noProof/>
              </w:rPr>
              <w:drawing>
                <wp:inline distT="0" distB="0" distL="0" distR="0" wp14:anchorId="581158D5" wp14:editId="5E7909EE">
                  <wp:extent cx="1080000" cy="1080000"/>
                  <wp:effectExtent l="0" t="0" r="0" b="0"/>
                  <wp:docPr id="1053283294" name="Grafik 1" descr="Symbol-Piktogramm-Schilder &quot;WLAN&quo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Symbol-Piktogramm-Schilder &quot;WLAN&quo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fldChar w:fldCharType="end"/>
            </w:r>
          </w:p>
        </w:tc>
        <w:tc>
          <w:tcPr>
            <w:tcW w:w="3400" w:type="dxa"/>
            <w:vAlign w:val="center"/>
          </w:tcPr>
          <w:p w14:paraId="6072F857" w14:textId="35A5E090" w:rsidR="00F76C01" w:rsidRDefault="00F76C01" w:rsidP="00F76C01">
            <w:pPr>
              <w:spacing w:line="240" w:lineRule="auto"/>
              <w:jc w:val="center"/>
            </w:pPr>
            <w:r w:rsidRPr="00117466">
              <w:rPr>
                <w:noProof/>
              </w:rPr>
              <w:drawing>
                <wp:inline distT="0" distB="0" distL="0" distR="0" wp14:anchorId="19146301" wp14:editId="241A8726">
                  <wp:extent cx="1073055" cy="1080000"/>
                  <wp:effectExtent l="0" t="0" r="0" b="0"/>
                  <wp:docPr id="2022261780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2226178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3055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332A26" w:rsidRPr="00117466">
              <w:rPr>
                <w:noProof/>
              </w:rPr>
              <w:drawing>
                <wp:inline distT="0" distB="0" distL="0" distR="0" wp14:anchorId="37A4BC9E" wp14:editId="28278E24">
                  <wp:extent cx="414889" cy="360000"/>
                  <wp:effectExtent l="0" t="0" r="4445" b="0"/>
                  <wp:docPr id="1819795838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220521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4889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1" w:type="dxa"/>
            <w:vAlign w:val="center"/>
          </w:tcPr>
          <w:p w14:paraId="69D46767" w14:textId="638EADAD" w:rsidR="00F76C01" w:rsidRDefault="00F76C01" w:rsidP="00F76C01">
            <w:pPr>
              <w:spacing w:line="240" w:lineRule="auto"/>
              <w:jc w:val="center"/>
            </w:pPr>
            <w:r w:rsidRPr="00175579">
              <w:rPr>
                <w:noProof/>
              </w:rPr>
              <w:drawing>
                <wp:inline distT="0" distB="0" distL="0" distR="0" wp14:anchorId="73A9AFA5" wp14:editId="6403280D">
                  <wp:extent cx="1446429" cy="1080000"/>
                  <wp:effectExtent l="0" t="0" r="1905" b="0"/>
                  <wp:docPr id="326358029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6358029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6429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6C01" w:rsidRPr="00F422F7" w14:paraId="563EAA24" w14:textId="148FB9BB" w:rsidTr="00F76C01">
        <w:trPr>
          <w:trHeight w:val="2326"/>
          <w:jc w:val="center"/>
        </w:trPr>
        <w:tc>
          <w:tcPr>
            <w:tcW w:w="3400" w:type="dxa"/>
            <w:vAlign w:val="center"/>
          </w:tcPr>
          <w:p w14:paraId="2C424ACD" w14:textId="5F20177F" w:rsidR="00F76C01" w:rsidRPr="00F422F7" w:rsidRDefault="00F76C01" w:rsidP="00F76C01">
            <w:pPr>
              <w:spacing w:line="240" w:lineRule="auto"/>
              <w:jc w:val="center"/>
            </w:pPr>
            <w:r>
              <w:rPr>
                <w:noProof/>
              </w:rPr>
              <w:drawing>
                <wp:inline distT="0" distB="0" distL="0" distR="0" wp14:anchorId="27E36072" wp14:editId="3F73454A">
                  <wp:extent cx="933333" cy="1080000"/>
                  <wp:effectExtent l="0" t="0" r="0" b="0"/>
                  <wp:docPr id="1070776310" name="Grafik 2" descr="Passwort-Symbol ändern. Symbol zum Zurücksetzen des ..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Passwort-Symbol ändern. Symbol zum Zurücksetzen des ..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300" t="13859" r="13847" b="5920"/>
                          <a:stretch/>
                        </pic:blipFill>
                        <pic:spPr bwMode="auto">
                          <a:xfrm>
                            <a:off x="0" y="0"/>
                            <a:ext cx="933333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0" w:type="dxa"/>
            <w:vAlign w:val="center"/>
          </w:tcPr>
          <w:p w14:paraId="727F48F3" w14:textId="6DDCB3DF" w:rsidR="00F76C01" w:rsidRDefault="00F76C01" w:rsidP="00F76C01">
            <w:pPr>
              <w:spacing w:line="240" w:lineRule="auto"/>
              <w:jc w:val="center"/>
              <w:rPr>
                <w:noProof/>
              </w:rPr>
            </w:pPr>
            <w:r w:rsidRPr="00117466">
              <w:rPr>
                <w:noProof/>
              </w:rPr>
              <w:drawing>
                <wp:inline distT="0" distB="0" distL="0" distR="0" wp14:anchorId="46ED6B78" wp14:editId="05E41063">
                  <wp:extent cx="854328" cy="1080000"/>
                  <wp:effectExtent l="0" t="0" r="0" b="0"/>
                  <wp:docPr id="1254499139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4499139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4328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1" w:type="dxa"/>
            <w:vAlign w:val="center"/>
          </w:tcPr>
          <w:p w14:paraId="68D4F035" w14:textId="7392BA71" w:rsidR="00F76C01" w:rsidRDefault="00F76C01" w:rsidP="00F76C01">
            <w:pPr>
              <w:spacing w:line="240" w:lineRule="auto"/>
              <w:jc w:val="center"/>
              <w:rPr>
                <w:noProof/>
              </w:rPr>
            </w:pPr>
            <w:r w:rsidRPr="00175579">
              <w:rPr>
                <w:noProof/>
                <w:lang w:val="de-CH"/>
              </w:rPr>
              <w:drawing>
                <wp:inline distT="0" distB="0" distL="0" distR="0" wp14:anchorId="5F078526" wp14:editId="188B8967">
                  <wp:extent cx="900711" cy="1080000"/>
                  <wp:effectExtent l="0" t="0" r="1270" b="0"/>
                  <wp:docPr id="1261018039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1018039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0711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6C01" w:rsidRPr="00F422F7" w14:paraId="36D11501" w14:textId="4C1000B6" w:rsidTr="00F76C01">
        <w:trPr>
          <w:trHeight w:val="2326"/>
          <w:jc w:val="center"/>
        </w:trPr>
        <w:tc>
          <w:tcPr>
            <w:tcW w:w="3400" w:type="dxa"/>
            <w:vAlign w:val="center"/>
          </w:tcPr>
          <w:p w14:paraId="79354C75" w14:textId="21EE3C0F" w:rsidR="00F76C01" w:rsidRPr="00F422F7" w:rsidRDefault="00F76C01" w:rsidP="00F76C01">
            <w:pPr>
              <w:spacing w:line="240" w:lineRule="auto"/>
              <w:jc w:val="center"/>
            </w:pPr>
            <w:r w:rsidRPr="003377EB">
              <w:rPr>
                <w:noProof/>
              </w:rPr>
              <w:drawing>
                <wp:inline distT="0" distB="0" distL="0" distR="0" wp14:anchorId="6FDC09F4" wp14:editId="752F5459">
                  <wp:extent cx="954419" cy="1080000"/>
                  <wp:effectExtent l="0" t="0" r="0" b="0"/>
                  <wp:docPr id="1236956792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6956792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4419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0" w:type="dxa"/>
            <w:vAlign w:val="center"/>
          </w:tcPr>
          <w:p w14:paraId="65038B97" w14:textId="48333C6B" w:rsidR="00F76C01" w:rsidRPr="003377EB" w:rsidRDefault="00F76C01" w:rsidP="00F76C01">
            <w:pPr>
              <w:spacing w:line="240" w:lineRule="auto"/>
              <w:jc w:val="center"/>
              <w:rPr>
                <w:noProof/>
              </w:rPr>
            </w:pPr>
            <w:r w:rsidRPr="00175579">
              <w:rPr>
                <w:noProof/>
              </w:rPr>
              <w:drawing>
                <wp:inline distT="0" distB="0" distL="0" distR="0" wp14:anchorId="70A1A56B" wp14:editId="1C5195B1">
                  <wp:extent cx="1136843" cy="1080000"/>
                  <wp:effectExtent l="0" t="0" r="0" b="0"/>
                  <wp:docPr id="1770597899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70597899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6843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1" w:type="dxa"/>
            <w:vAlign w:val="center"/>
          </w:tcPr>
          <w:p w14:paraId="1CF82FB2" w14:textId="3A3796D7" w:rsidR="00F76C01" w:rsidRPr="003377EB" w:rsidRDefault="00F76C01" w:rsidP="00F76C01">
            <w:pPr>
              <w:spacing w:line="240" w:lineRule="auto"/>
              <w:jc w:val="center"/>
              <w:rPr>
                <w:noProof/>
              </w:rPr>
            </w:pPr>
            <w:r w:rsidRPr="00175579">
              <w:rPr>
                <w:noProof/>
                <w:lang w:val="de-CH"/>
              </w:rPr>
              <w:drawing>
                <wp:inline distT="0" distB="0" distL="0" distR="0" wp14:anchorId="01A28A7B" wp14:editId="7E27A2F9">
                  <wp:extent cx="1080000" cy="1080000"/>
                  <wp:effectExtent l="0" t="0" r="0" b="0"/>
                  <wp:docPr id="1094193880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4193880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6C01" w:rsidRPr="00F422F7" w14:paraId="4FBB0DB0" w14:textId="784A7084" w:rsidTr="00F76C01">
        <w:trPr>
          <w:trHeight w:val="2326"/>
          <w:jc w:val="center"/>
        </w:trPr>
        <w:tc>
          <w:tcPr>
            <w:tcW w:w="3400" w:type="dxa"/>
            <w:vAlign w:val="center"/>
          </w:tcPr>
          <w:p w14:paraId="6AB524E2" w14:textId="0482C8C4" w:rsidR="00F76C01" w:rsidRPr="00F422F7" w:rsidRDefault="00F76C01" w:rsidP="00F76C01">
            <w:pPr>
              <w:spacing w:line="240" w:lineRule="auto"/>
              <w:jc w:val="center"/>
            </w:pPr>
            <w:r w:rsidRPr="00117466">
              <w:rPr>
                <w:noProof/>
              </w:rPr>
              <w:drawing>
                <wp:inline distT="0" distB="0" distL="0" distR="0" wp14:anchorId="3445F4A7" wp14:editId="67419120">
                  <wp:extent cx="1155191" cy="1080000"/>
                  <wp:effectExtent l="0" t="0" r="635" b="0"/>
                  <wp:docPr id="87515128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515128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5191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0" w:type="dxa"/>
            <w:vAlign w:val="center"/>
          </w:tcPr>
          <w:p w14:paraId="60FAABE4" w14:textId="033E599F" w:rsidR="00F76C01" w:rsidRPr="00117466" w:rsidRDefault="00F76C01" w:rsidP="00F76C01">
            <w:pPr>
              <w:spacing w:line="240" w:lineRule="auto"/>
              <w:jc w:val="center"/>
              <w:rPr>
                <w:noProof/>
              </w:rPr>
            </w:pPr>
            <w:r>
              <w:fldChar w:fldCharType="begin"/>
            </w:r>
            <w:r>
              <w:instrText xml:space="preserve"> INCLUDEPICTURE "https://t3.ftcdn.net/jpg/04/09/05/52/360_F_409055214_JPoNBGrw6WjhKqWp1Sj4WFPhfHjqMAiW.jpg" \* MERGEFORMATINET </w:instrText>
            </w:r>
            <w:r>
              <w:fldChar w:fldCharType="separate"/>
            </w:r>
            <w:r>
              <w:rPr>
                <w:noProof/>
              </w:rPr>
              <w:drawing>
                <wp:inline distT="0" distB="0" distL="0" distR="0" wp14:anchorId="0A00C816" wp14:editId="3B311450">
                  <wp:extent cx="1541807" cy="936000"/>
                  <wp:effectExtent l="0" t="0" r="0" b="3810"/>
                  <wp:docPr id="1373893586" name="Grafik 3" descr="Fahrradpiktogramm Bilder – Durchsuchen 56,458 Archivfotos, Vektorgrafiken  und Videos | Adobe Stoc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Fahrradpiktogramm Bilder – Durchsuchen 56,458 Archivfotos, Vektorgrafiken  und Videos | Adobe Stoc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1807" cy="93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fldChar w:fldCharType="end"/>
            </w:r>
          </w:p>
        </w:tc>
        <w:tc>
          <w:tcPr>
            <w:tcW w:w="3401" w:type="dxa"/>
            <w:vAlign w:val="center"/>
          </w:tcPr>
          <w:p w14:paraId="5ACB6246" w14:textId="705A1253" w:rsidR="00F76C01" w:rsidRPr="00117466" w:rsidRDefault="00F76C01" w:rsidP="00F76C01">
            <w:pPr>
              <w:spacing w:line="240" w:lineRule="auto"/>
              <w:jc w:val="center"/>
              <w:rPr>
                <w:noProof/>
              </w:rPr>
            </w:pPr>
            <w:r w:rsidRPr="00175579">
              <w:rPr>
                <w:noProof/>
                <w:lang w:val="de-CH"/>
              </w:rPr>
              <w:drawing>
                <wp:inline distT="0" distB="0" distL="0" distR="0" wp14:anchorId="4A7DF110" wp14:editId="2C330DA8">
                  <wp:extent cx="1090485" cy="1080000"/>
                  <wp:effectExtent l="0" t="0" r="1905" b="0"/>
                  <wp:docPr id="1221800169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1800169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0485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6C01" w:rsidRPr="00F422F7" w14:paraId="79C4296E" w14:textId="47860E0B" w:rsidTr="00F76C01">
        <w:trPr>
          <w:trHeight w:val="2326"/>
          <w:jc w:val="center"/>
        </w:trPr>
        <w:tc>
          <w:tcPr>
            <w:tcW w:w="3400" w:type="dxa"/>
            <w:vAlign w:val="center"/>
          </w:tcPr>
          <w:p w14:paraId="328CD47D" w14:textId="285CB6A2" w:rsidR="00F76C01" w:rsidRPr="00F422F7" w:rsidRDefault="00332A26" w:rsidP="00F76C01">
            <w:pPr>
              <w:spacing w:line="240" w:lineRule="auto"/>
              <w:jc w:val="center"/>
            </w:pPr>
            <w:r w:rsidRPr="005707BC">
              <w:drawing>
                <wp:anchor distT="0" distB="0" distL="114300" distR="114300" simplePos="0" relativeHeight="251659264" behindDoc="0" locked="0" layoutInCell="1" allowOverlap="1" wp14:anchorId="04A10036" wp14:editId="174E8D56">
                  <wp:simplePos x="0" y="0"/>
                  <wp:positionH relativeFrom="column">
                    <wp:posOffset>1481455</wp:posOffset>
                  </wp:positionH>
                  <wp:positionV relativeFrom="paragraph">
                    <wp:posOffset>45720</wp:posOffset>
                  </wp:positionV>
                  <wp:extent cx="316230" cy="350520"/>
                  <wp:effectExtent l="0" t="0" r="1270" b="5080"/>
                  <wp:wrapNone/>
                  <wp:docPr id="905552922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5552922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6230" cy="3505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F76C01" w:rsidRPr="00117466">
              <w:rPr>
                <w:noProof/>
              </w:rPr>
              <w:drawing>
                <wp:inline distT="0" distB="0" distL="0" distR="0" wp14:anchorId="7F80DF46" wp14:editId="61FE6BF1">
                  <wp:extent cx="916982" cy="1080000"/>
                  <wp:effectExtent l="0" t="0" r="0" b="0"/>
                  <wp:docPr id="523718756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3718756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6982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0" w:type="dxa"/>
            <w:vAlign w:val="center"/>
          </w:tcPr>
          <w:p w14:paraId="412CB9EC" w14:textId="7B19803E" w:rsidR="00F76C01" w:rsidRPr="00117466" w:rsidRDefault="00F76C01" w:rsidP="00F76C01">
            <w:pPr>
              <w:spacing w:line="240" w:lineRule="auto"/>
              <w:jc w:val="center"/>
              <w:rPr>
                <w:noProof/>
              </w:rPr>
            </w:pPr>
            <w:r w:rsidRPr="00175579">
              <w:rPr>
                <w:noProof/>
              </w:rPr>
              <w:drawing>
                <wp:inline distT="0" distB="0" distL="0" distR="0" wp14:anchorId="1C59C57C" wp14:editId="22CC5F2D">
                  <wp:extent cx="1150436" cy="1080000"/>
                  <wp:effectExtent l="0" t="0" r="5715" b="0"/>
                  <wp:docPr id="765263432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5263432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0436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1" w:type="dxa"/>
            <w:vAlign w:val="center"/>
          </w:tcPr>
          <w:p w14:paraId="7CD58413" w14:textId="39D119C4" w:rsidR="00F76C01" w:rsidRPr="00117466" w:rsidRDefault="00F76C01" w:rsidP="00F76C01">
            <w:pPr>
              <w:spacing w:line="240" w:lineRule="auto"/>
              <w:jc w:val="center"/>
              <w:rPr>
                <w:noProof/>
              </w:rPr>
            </w:pPr>
            <w:r w:rsidRPr="00C07231">
              <w:rPr>
                <w:noProof/>
                <w:lang w:val="de-CH"/>
              </w:rPr>
              <w:drawing>
                <wp:inline distT="0" distB="0" distL="0" distR="0" wp14:anchorId="25D63505" wp14:editId="54DC0100">
                  <wp:extent cx="1310165" cy="1080000"/>
                  <wp:effectExtent l="0" t="0" r="0" b="0"/>
                  <wp:docPr id="494719133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4719133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0165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6C01" w:rsidRPr="00F422F7" w14:paraId="312A7274" w14:textId="2638C311" w:rsidTr="00F76C01">
        <w:trPr>
          <w:trHeight w:val="2326"/>
          <w:jc w:val="center"/>
        </w:trPr>
        <w:tc>
          <w:tcPr>
            <w:tcW w:w="3400" w:type="dxa"/>
            <w:vAlign w:val="center"/>
          </w:tcPr>
          <w:p w14:paraId="56E257CE" w14:textId="291C152E" w:rsidR="00F76C01" w:rsidRPr="00F422F7" w:rsidRDefault="00F76C01" w:rsidP="00F76C01">
            <w:pPr>
              <w:spacing w:line="240" w:lineRule="auto"/>
              <w:jc w:val="center"/>
            </w:pPr>
            <w:r w:rsidRPr="00117466">
              <w:rPr>
                <w:noProof/>
              </w:rPr>
              <w:drawing>
                <wp:inline distT="0" distB="0" distL="0" distR="0" wp14:anchorId="35654660" wp14:editId="767150AB">
                  <wp:extent cx="1244664" cy="1080000"/>
                  <wp:effectExtent l="0" t="0" r="0" b="0"/>
                  <wp:docPr id="1792205211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220521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4664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0" w:type="dxa"/>
            <w:vAlign w:val="center"/>
          </w:tcPr>
          <w:p w14:paraId="59698D42" w14:textId="7EA8AC33" w:rsidR="00F76C01" w:rsidRPr="00117466" w:rsidRDefault="00F76C01" w:rsidP="00F76C01">
            <w:pPr>
              <w:spacing w:line="240" w:lineRule="auto"/>
              <w:jc w:val="center"/>
              <w:rPr>
                <w:noProof/>
              </w:rPr>
            </w:pPr>
            <w:r w:rsidRPr="00175579">
              <w:rPr>
                <w:noProof/>
              </w:rPr>
              <w:drawing>
                <wp:inline distT="0" distB="0" distL="0" distR="0" wp14:anchorId="27E30A7A" wp14:editId="0FBC3541">
                  <wp:extent cx="988733" cy="1080000"/>
                  <wp:effectExtent l="0" t="0" r="1905" b="0"/>
                  <wp:docPr id="1356062909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6062909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8733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1" w:type="dxa"/>
            <w:vAlign w:val="center"/>
          </w:tcPr>
          <w:p w14:paraId="6AA027E2" w14:textId="70A65CFD" w:rsidR="00F76C01" w:rsidRPr="00117466" w:rsidRDefault="00F76C01" w:rsidP="00F76C01">
            <w:pPr>
              <w:spacing w:line="240" w:lineRule="auto"/>
              <w:jc w:val="center"/>
              <w:rPr>
                <w:noProof/>
              </w:rPr>
            </w:pPr>
            <w:r w:rsidRPr="00C07231">
              <w:rPr>
                <w:noProof/>
              </w:rPr>
              <w:drawing>
                <wp:inline distT="0" distB="0" distL="0" distR="0" wp14:anchorId="394A50DE" wp14:editId="76A4CCD5">
                  <wp:extent cx="1394430" cy="1080000"/>
                  <wp:effectExtent l="0" t="0" r="3175" b="0"/>
                  <wp:docPr id="988559125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8559125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443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8E13642" w14:textId="6B39FFEB" w:rsidR="00F422F7" w:rsidRDefault="00F422F7" w:rsidP="00F76C01">
      <w:pPr>
        <w:tabs>
          <w:tab w:val="left" w:pos="947"/>
        </w:tabs>
        <w:jc w:val="center"/>
        <w:rPr>
          <w:lang w:val="de-CH"/>
        </w:rPr>
      </w:pPr>
    </w:p>
    <w:tbl>
      <w:tblPr>
        <w:tblStyle w:val="Tabellenraster"/>
        <w:tblW w:w="1020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00"/>
        <w:gridCol w:w="3400"/>
        <w:gridCol w:w="3401"/>
      </w:tblGrid>
      <w:tr w:rsidR="00F76C01" w:rsidRPr="00F422F7" w14:paraId="4FD4F944" w14:textId="77777777" w:rsidTr="00390233">
        <w:trPr>
          <w:trHeight w:val="2326"/>
        </w:trPr>
        <w:tc>
          <w:tcPr>
            <w:tcW w:w="3400" w:type="dxa"/>
            <w:vAlign w:val="center"/>
          </w:tcPr>
          <w:p w14:paraId="5EC6130B" w14:textId="77777777" w:rsidR="00F76C01" w:rsidRPr="00F76C01" w:rsidRDefault="00F76C01" w:rsidP="00C946FE">
            <w:pPr>
              <w:spacing w:line="240" w:lineRule="auto"/>
              <w:jc w:val="center"/>
              <w:rPr>
                <w:sz w:val="16"/>
                <w:szCs w:val="16"/>
              </w:rPr>
            </w:pPr>
            <w:r w:rsidRPr="00F76C01">
              <w:rPr>
                <w:sz w:val="16"/>
                <w:szCs w:val="16"/>
              </w:rPr>
              <w:lastRenderedPageBreak/>
              <w:t>Fragen an der Rezeption</w:t>
            </w:r>
          </w:p>
          <w:p w14:paraId="21DB1ECB" w14:textId="48648BAF" w:rsidR="00F76C01" w:rsidRPr="00F422F7" w:rsidRDefault="00F76C01" w:rsidP="00C946FE">
            <w:pPr>
              <w:spacing w:line="240" w:lineRule="auto"/>
              <w:jc w:val="center"/>
            </w:pPr>
            <w:r w:rsidRPr="00F76C01">
              <w:rPr>
                <w:sz w:val="16"/>
                <w:szCs w:val="16"/>
              </w:rPr>
              <w:t>A2 Kapitel 1</w:t>
            </w:r>
          </w:p>
        </w:tc>
        <w:tc>
          <w:tcPr>
            <w:tcW w:w="3400" w:type="dxa"/>
            <w:vAlign w:val="center"/>
          </w:tcPr>
          <w:p w14:paraId="459F0038" w14:textId="77777777" w:rsidR="00F76C01" w:rsidRPr="00F76C01" w:rsidRDefault="00F76C01" w:rsidP="00F76C01">
            <w:pPr>
              <w:spacing w:line="240" w:lineRule="auto"/>
              <w:jc w:val="center"/>
              <w:rPr>
                <w:sz w:val="16"/>
                <w:szCs w:val="16"/>
              </w:rPr>
            </w:pPr>
            <w:r w:rsidRPr="00F76C01">
              <w:rPr>
                <w:sz w:val="16"/>
                <w:szCs w:val="16"/>
              </w:rPr>
              <w:t>Fragen an der Rezeption</w:t>
            </w:r>
          </w:p>
          <w:p w14:paraId="6E39266A" w14:textId="7FD84260" w:rsidR="00F76C01" w:rsidRDefault="00F76C01" w:rsidP="00F76C01">
            <w:pPr>
              <w:spacing w:line="240" w:lineRule="auto"/>
              <w:jc w:val="center"/>
            </w:pPr>
            <w:r w:rsidRPr="00F76C01">
              <w:rPr>
                <w:sz w:val="16"/>
                <w:szCs w:val="16"/>
              </w:rPr>
              <w:t>A2 Kapitel 1</w:t>
            </w:r>
          </w:p>
        </w:tc>
        <w:tc>
          <w:tcPr>
            <w:tcW w:w="3401" w:type="dxa"/>
            <w:vAlign w:val="center"/>
          </w:tcPr>
          <w:p w14:paraId="397318BC" w14:textId="77777777" w:rsidR="00F76C01" w:rsidRPr="00F76C01" w:rsidRDefault="00F76C01" w:rsidP="00F76C01">
            <w:pPr>
              <w:spacing w:line="240" w:lineRule="auto"/>
              <w:jc w:val="center"/>
              <w:rPr>
                <w:sz w:val="16"/>
                <w:szCs w:val="16"/>
              </w:rPr>
            </w:pPr>
            <w:r w:rsidRPr="00F76C01">
              <w:rPr>
                <w:sz w:val="16"/>
                <w:szCs w:val="16"/>
              </w:rPr>
              <w:t>Fragen an der Rezeption</w:t>
            </w:r>
          </w:p>
          <w:p w14:paraId="21839417" w14:textId="0F88AD5B" w:rsidR="00F76C01" w:rsidRDefault="00F76C01" w:rsidP="00F76C01">
            <w:pPr>
              <w:spacing w:line="240" w:lineRule="auto"/>
              <w:jc w:val="center"/>
            </w:pPr>
            <w:r w:rsidRPr="00F76C01">
              <w:rPr>
                <w:sz w:val="16"/>
                <w:szCs w:val="16"/>
              </w:rPr>
              <w:t>A2 Kapitel 1</w:t>
            </w:r>
          </w:p>
        </w:tc>
      </w:tr>
      <w:tr w:rsidR="00F76C01" w:rsidRPr="00F422F7" w14:paraId="2DE59221" w14:textId="77777777" w:rsidTr="00390233">
        <w:trPr>
          <w:trHeight w:val="2326"/>
        </w:trPr>
        <w:tc>
          <w:tcPr>
            <w:tcW w:w="3400" w:type="dxa"/>
            <w:vAlign w:val="center"/>
          </w:tcPr>
          <w:p w14:paraId="161EA8E7" w14:textId="77777777" w:rsidR="00F76C01" w:rsidRPr="00F76C01" w:rsidRDefault="00F76C01" w:rsidP="00C946FE">
            <w:pPr>
              <w:spacing w:line="240" w:lineRule="auto"/>
              <w:jc w:val="center"/>
              <w:rPr>
                <w:sz w:val="16"/>
                <w:szCs w:val="16"/>
              </w:rPr>
            </w:pPr>
            <w:r w:rsidRPr="00F76C01">
              <w:rPr>
                <w:sz w:val="16"/>
                <w:szCs w:val="16"/>
              </w:rPr>
              <w:t>Fragen an der Rezeption</w:t>
            </w:r>
          </w:p>
          <w:p w14:paraId="3142574C" w14:textId="77777777" w:rsidR="00F76C01" w:rsidRPr="00F422F7" w:rsidRDefault="00F76C01" w:rsidP="00C946FE">
            <w:pPr>
              <w:spacing w:line="240" w:lineRule="auto"/>
              <w:jc w:val="center"/>
            </w:pPr>
            <w:r w:rsidRPr="00F76C01">
              <w:rPr>
                <w:sz w:val="16"/>
                <w:szCs w:val="16"/>
              </w:rPr>
              <w:t>A2 Kapitel 1</w:t>
            </w:r>
          </w:p>
        </w:tc>
        <w:tc>
          <w:tcPr>
            <w:tcW w:w="3400" w:type="dxa"/>
            <w:vAlign w:val="center"/>
          </w:tcPr>
          <w:p w14:paraId="591BCCFC" w14:textId="77777777" w:rsidR="00F76C01" w:rsidRPr="00F76C01" w:rsidRDefault="00F76C01" w:rsidP="00C946FE">
            <w:pPr>
              <w:spacing w:line="240" w:lineRule="auto"/>
              <w:jc w:val="center"/>
              <w:rPr>
                <w:sz w:val="16"/>
                <w:szCs w:val="16"/>
              </w:rPr>
            </w:pPr>
            <w:r w:rsidRPr="00F76C01">
              <w:rPr>
                <w:sz w:val="16"/>
                <w:szCs w:val="16"/>
              </w:rPr>
              <w:t>Fragen an der Rezeption</w:t>
            </w:r>
          </w:p>
          <w:p w14:paraId="1A93B93D" w14:textId="77777777" w:rsidR="00F76C01" w:rsidRDefault="00F76C01" w:rsidP="00C946FE">
            <w:pPr>
              <w:spacing w:line="240" w:lineRule="auto"/>
              <w:jc w:val="center"/>
            </w:pPr>
            <w:r w:rsidRPr="00F76C01">
              <w:rPr>
                <w:sz w:val="16"/>
                <w:szCs w:val="16"/>
              </w:rPr>
              <w:t>A2 Kapitel 1</w:t>
            </w:r>
          </w:p>
        </w:tc>
        <w:tc>
          <w:tcPr>
            <w:tcW w:w="3401" w:type="dxa"/>
            <w:vAlign w:val="center"/>
          </w:tcPr>
          <w:p w14:paraId="30361CE6" w14:textId="77777777" w:rsidR="00F76C01" w:rsidRPr="00F76C01" w:rsidRDefault="00F76C01" w:rsidP="00C946FE">
            <w:pPr>
              <w:spacing w:line="240" w:lineRule="auto"/>
              <w:jc w:val="center"/>
              <w:rPr>
                <w:sz w:val="16"/>
                <w:szCs w:val="16"/>
              </w:rPr>
            </w:pPr>
            <w:r w:rsidRPr="00F76C01">
              <w:rPr>
                <w:sz w:val="16"/>
                <w:szCs w:val="16"/>
              </w:rPr>
              <w:t>Fragen an der Rezeption</w:t>
            </w:r>
          </w:p>
          <w:p w14:paraId="26FF5ED3" w14:textId="77777777" w:rsidR="00F76C01" w:rsidRDefault="00F76C01" w:rsidP="00C946FE">
            <w:pPr>
              <w:spacing w:line="240" w:lineRule="auto"/>
              <w:jc w:val="center"/>
            </w:pPr>
            <w:r w:rsidRPr="00F76C01">
              <w:rPr>
                <w:sz w:val="16"/>
                <w:szCs w:val="16"/>
              </w:rPr>
              <w:t>A2 Kapitel 1</w:t>
            </w:r>
          </w:p>
        </w:tc>
      </w:tr>
      <w:tr w:rsidR="00F76C01" w:rsidRPr="00F422F7" w14:paraId="05949B6F" w14:textId="77777777" w:rsidTr="00390233">
        <w:trPr>
          <w:trHeight w:val="2326"/>
        </w:trPr>
        <w:tc>
          <w:tcPr>
            <w:tcW w:w="3400" w:type="dxa"/>
            <w:vAlign w:val="center"/>
          </w:tcPr>
          <w:p w14:paraId="5B23CEC8" w14:textId="77777777" w:rsidR="00F76C01" w:rsidRPr="00F76C01" w:rsidRDefault="00F76C01" w:rsidP="00C946FE">
            <w:pPr>
              <w:spacing w:line="240" w:lineRule="auto"/>
              <w:jc w:val="center"/>
              <w:rPr>
                <w:sz w:val="16"/>
                <w:szCs w:val="16"/>
              </w:rPr>
            </w:pPr>
            <w:r w:rsidRPr="00F76C01">
              <w:rPr>
                <w:sz w:val="16"/>
                <w:szCs w:val="16"/>
              </w:rPr>
              <w:t>Fragen an der Rezeption</w:t>
            </w:r>
          </w:p>
          <w:p w14:paraId="07C0C3D9" w14:textId="77777777" w:rsidR="00F76C01" w:rsidRPr="00F422F7" w:rsidRDefault="00F76C01" w:rsidP="00C946FE">
            <w:pPr>
              <w:spacing w:line="240" w:lineRule="auto"/>
              <w:jc w:val="center"/>
            </w:pPr>
            <w:r w:rsidRPr="00F76C01">
              <w:rPr>
                <w:sz w:val="16"/>
                <w:szCs w:val="16"/>
              </w:rPr>
              <w:t>A2 Kapitel 1</w:t>
            </w:r>
          </w:p>
        </w:tc>
        <w:tc>
          <w:tcPr>
            <w:tcW w:w="3400" w:type="dxa"/>
            <w:vAlign w:val="center"/>
          </w:tcPr>
          <w:p w14:paraId="0926129C" w14:textId="77777777" w:rsidR="00F76C01" w:rsidRPr="00F76C01" w:rsidRDefault="00F76C01" w:rsidP="00C946FE">
            <w:pPr>
              <w:spacing w:line="240" w:lineRule="auto"/>
              <w:jc w:val="center"/>
              <w:rPr>
                <w:sz w:val="16"/>
                <w:szCs w:val="16"/>
              </w:rPr>
            </w:pPr>
            <w:r w:rsidRPr="00F76C01">
              <w:rPr>
                <w:sz w:val="16"/>
                <w:szCs w:val="16"/>
              </w:rPr>
              <w:t>Fragen an der Rezeption</w:t>
            </w:r>
          </w:p>
          <w:p w14:paraId="14A495AF" w14:textId="77777777" w:rsidR="00F76C01" w:rsidRDefault="00F76C01" w:rsidP="00C946FE">
            <w:pPr>
              <w:spacing w:line="240" w:lineRule="auto"/>
              <w:jc w:val="center"/>
            </w:pPr>
            <w:r w:rsidRPr="00F76C01">
              <w:rPr>
                <w:sz w:val="16"/>
                <w:szCs w:val="16"/>
              </w:rPr>
              <w:t>A2 Kapitel 1</w:t>
            </w:r>
          </w:p>
        </w:tc>
        <w:tc>
          <w:tcPr>
            <w:tcW w:w="3401" w:type="dxa"/>
            <w:vAlign w:val="center"/>
          </w:tcPr>
          <w:p w14:paraId="090F1818" w14:textId="77777777" w:rsidR="00F76C01" w:rsidRPr="00F76C01" w:rsidRDefault="00F76C01" w:rsidP="00C946FE">
            <w:pPr>
              <w:spacing w:line="240" w:lineRule="auto"/>
              <w:jc w:val="center"/>
              <w:rPr>
                <w:sz w:val="16"/>
                <w:szCs w:val="16"/>
              </w:rPr>
            </w:pPr>
            <w:r w:rsidRPr="00F76C01">
              <w:rPr>
                <w:sz w:val="16"/>
                <w:szCs w:val="16"/>
              </w:rPr>
              <w:t>Fragen an der Rezeption</w:t>
            </w:r>
          </w:p>
          <w:p w14:paraId="231C0911" w14:textId="77777777" w:rsidR="00F76C01" w:rsidRDefault="00F76C01" w:rsidP="00C946FE">
            <w:pPr>
              <w:spacing w:line="240" w:lineRule="auto"/>
              <w:jc w:val="center"/>
            </w:pPr>
            <w:r w:rsidRPr="00F76C01">
              <w:rPr>
                <w:sz w:val="16"/>
                <w:szCs w:val="16"/>
              </w:rPr>
              <w:t>A2 Kapitel 1</w:t>
            </w:r>
          </w:p>
        </w:tc>
      </w:tr>
      <w:tr w:rsidR="00F76C01" w:rsidRPr="00F422F7" w14:paraId="592BF0BA" w14:textId="77777777" w:rsidTr="00390233">
        <w:trPr>
          <w:trHeight w:val="2326"/>
        </w:trPr>
        <w:tc>
          <w:tcPr>
            <w:tcW w:w="3400" w:type="dxa"/>
            <w:vAlign w:val="center"/>
          </w:tcPr>
          <w:p w14:paraId="311BA507" w14:textId="77777777" w:rsidR="00F76C01" w:rsidRPr="00F76C01" w:rsidRDefault="00F76C01" w:rsidP="00C946FE">
            <w:pPr>
              <w:spacing w:line="240" w:lineRule="auto"/>
              <w:jc w:val="center"/>
              <w:rPr>
                <w:sz w:val="16"/>
                <w:szCs w:val="16"/>
              </w:rPr>
            </w:pPr>
            <w:r w:rsidRPr="00F76C01">
              <w:rPr>
                <w:sz w:val="16"/>
                <w:szCs w:val="16"/>
              </w:rPr>
              <w:t>Fragen an der Rezeption</w:t>
            </w:r>
          </w:p>
          <w:p w14:paraId="0C96BDC3" w14:textId="77777777" w:rsidR="00F76C01" w:rsidRPr="00F422F7" w:rsidRDefault="00F76C01" w:rsidP="00C946FE">
            <w:pPr>
              <w:spacing w:line="240" w:lineRule="auto"/>
              <w:jc w:val="center"/>
            </w:pPr>
            <w:r w:rsidRPr="00F76C01">
              <w:rPr>
                <w:sz w:val="16"/>
                <w:szCs w:val="16"/>
              </w:rPr>
              <w:t>A2 Kapitel 1</w:t>
            </w:r>
          </w:p>
        </w:tc>
        <w:tc>
          <w:tcPr>
            <w:tcW w:w="3400" w:type="dxa"/>
            <w:vAlign w:val="center"/>
          </w:tcPr>
          <w:p w14:paraId="0DFA8882" w14:textId="77777777" w:rsidR="00F76C01" w:rsidRPr="00F76C01" w:rsidRDefault="00F76C01" w:rsidP="00C946FE">
            <w:pPr>
              <w:spacing w:line="240" w:lineRule="auto"/>
              <w:jc w:val="center"/>
              <w:rPr>
                <w:sz w:val="16"/>
                <w:szCs w:val="16"/>
              </w:rPr>
            </w:pPr>
            <w:r w:rsidRPr="00F76C01">
              <w:rPr>
                <w:sz w:val="16"/>
                <w:szCs w:val="16"/>
              </w:rPr>
              <w:t>Fragen an der Rezeption</w:t>
            </w:r>
          </w:p>
          <w:p w14:paraId="5F538C36" w14:textId="77777777" w:rsidR="00F76C01" w:rsidRDefault="00F76C01" w:rsidP="00C946FE">
            <w:pPr>
              <w:spacing w:line="240" w:lineRule="auto"/>
              <w:jc w:val="center"/>
            </w:pPr>
            <w:r w:rsidRPr="00F76C01">
              <w:rPr>
                <w:sz w:val="16"/>
                <w:szCs w:val="16"/>
              </w:rPr>
              <w:t>A2 Kapitel 1</w:t>
            </w:r>
          </w:p>
        </w:tc>
        <w:tc>
          <w:tcPr>
            <w:tcW w:w="3401" w:type="dxa"/>
            <w:vAlign w:val="center"/>
          </w:tcPr>
          <w:p w14:paraId="2336DB2C" w14:textId="77777777" w:rsidR="00F76C01" w:rsidRPr="00F76C01" w:rsidRDefault="00F76C01" w:rsidP="00C946FE">
            <w:pPr>
              <w:spacing w:line="240" w:lineRule="auto"/>
              <w:jc w:val="center"/>
              <w:rPr>
                <w:sz w:val="16"/>
                <w:szCs w:val="16"/>
              </w:rPr>
            </w:pPr>
            <w:r w:rsidRPr="00F76C01">
              <w:rPr>
                <w:sz w:val="16"/>
                <w:szCs w:val="16"/>
              </w:rPr>
              <w:t>Fragen an der Rezeption</w:t>
            </w:r>
          </w:p>
          <w:p w14:paraId="0A82DB83" w14:textId="77777777" w:rsidR="00F76C01" w:rsidRDefault="00F76C01" w:rsidP="00C946FE">
            <w:pPr>
              <w:spacing w:line="240" w:lineRule="auto"/>
              <w:jc w:val="center"/>
            </w:pPr>
            <w:r w:rsidRPr="00F76C01">
              <w:rPr>
                <w:sz w:val="16"/>
                <w:szCs w:val="16"/>
              </w:rPr>
              <w:t>A2 Kapitel 1</w:t>
            </w:r>
          </w:p>
        </w:tc>
      </w:tr>
      <w:tr w:rsidR="00F76C01" w:rsidRPr="00F422F7" w14:paraId="04C449CF" w14:textId="77777777" w:rsidTr="00390233">
        <w:trPr>
          <w:trHeight w:val="2326"/>
        </w:trPr>
        <w:tc>
          <w:tcPr>
            <w:tcW w:w="3400" w:type="dxa"/>
            <w:vAlign w:val="center"/>
          </w:tcPr>
          <w:p w14:paraId="05BEFBFF" w14:textId="77777777" w:rsidR="00F76C01" w:rsidRPr="00F76C01" w:rsidRDefault="00F76C01" w:rsidP="00C946FE">
            <w:pPr>
              <w:spacing w:line="240" w:lineRule="auto"/>
              <w:jc w:val="center"/>
              <w:rPr>
                <w:sz w:val="16"/>
                <w:szCs w:val="16"/>
              </w:rPr>
            </w:pPr>
            <w:r w:rsidRPr="00F76C01">
              <w:rPr>
                <w:sz w:val="16"/>
                <w:szCs w:val="16"/>
              </w:rPr>
              <w:t>Fragen an der Rezeption</w:t>
            </w:r>
          </w:p>
          <w:p w14:paraId="0AD612BF" w14:textId="77777777" w:rsidR="00F76C01" w:rsidRPr="00F422F7" w:rsidRDefault="00F76C01" w:rsidP="00C946FE">
            <w:pPr>
              <w:spacing w:line="240" w:lineRule="auto"/>
              <w:jc w:val="center"/>
            </w:pPr>
            <w:r w:rsidRPr="00F76C01">
              <w:rPr>
                <w:sz w:val="16"/>
                <w:szCs w:val="16"/>
              </w:rPr>
              <w:t>A2 Kapitel 1</w:t>
            </w:r>
          </w:p>
        </w:tc>
        <w:tc>
          <w:tcPr>
            <w:tcW w:w="3400" w:type="dxa"/>
            <w:vAlign w:val="center"/>
          </w:tcPr>
          <w:p w14:paraId="5199EA33" w14:textId="77777777" w:rsidR="00F76C01" w:rsidRPr="00F76C01" w:rsidRDefault="00F76C01" w:rsidP="00C946FE">
            <w:pPr>
              <w:spacing w:line="240" w:lineRule="auto"/>
              <w:jc w:val="center"/>
              <w:rPr>
                <w:sz w:val="16"/>
                <w:szCs w:val="16"/>
              </w:rPr>
            </w:pPr>
            <w:r w:rsidRPr="00F76C01">
              <w:rPr>
                <w:sz w:val="16"/>
                <w:szCs w:val="16"/>
              </w:rPr>
              <w:t>Fragen an der Rezeption</w:t>
            </w:r>
          </w:p>
          <w:p w14:paraId="18BA84F1" w14:textId="77777777" w:rsidR="00F76C01" w:rsidRDefault="00F76C01" w:rsidP="00C946FE">
            <w:pPr>
              <w:spacing w:line="240" w:lineRule="auto"/>
              <w:jc w:val="center"/>
            </w:pPr>
            <w:r w:rsidRPr="00F76C01">
              <w:rPr>
                <w:sz w:val="16"/>
                <w:szCs w:val="16"/>
              </w:rPr>
              <w:t>A2 Kapitel 1</w:t>
            </w:r>
          </w:p>
        </w:tc>
        <w:tc>
          <w:tcPr>
            <w:tcW w:w="3401" w:type="dxa"/>
            <w:vAlign w:val="center"/>
          </w:tcPr>
          <w:p w14:paraId="468ABFEE" w14:textId="77777777" w:rsidR="00F76C01" w:rsidRPr="00F76C01" w:rsidRDefault="00F76C01" w:rsidP="00C946FE">
            <w:pPr>
              <w:spacing w:line="240" w:lineRule="auto"/>
              <w:jc w:val="center"/>
              <w:rPr>
                <w:sz w:val="16"/>
                <w:szCs w:val="16"/>
              </w:rPr>
            </w:pPr>
            <w:r w:rsidRPr="00F76C01">
              <w:rPr>
                <w:sz w:val="16"/>
                <w:szCs w:val="16"/>
              </w:rPr>
              <w:t>Fragen an der Rezeption</w:t>
            </w:r>
          </w:p>
          <w:p w14:paraId="53F1F802" w14:textId="77777777" w:rsidR="00F76C01" w:rsidRDefault="00F76C01" w:rsidP="00C946FE">
            <w:pPr>
              <w:spacing w:line="240" w:lineRule="auto"/>
              <w:jc w:val="center"/>
            </w:pPr>
            <w:r w:rsidRPr="00F76C01">
              <w:rPr>
                <w:sz w:val="16"/>
                <w:szCs w:val="16"/>
              </w:rPr>
              <w:t>A2 Kapitel 1</w:t>
            </w:r>
          </w:p>
        </w:tc>
      </w:tr>
      <w:tr w:rsidR="00F76C01" w:rsidRPr="00F422F7" w14:paraId="50A83822" w14:textId="77777777" w:rsidTr="00390233">
        <w:trPr>
          <w:trHeight w:val="2326"/>
        </w:trPr>
        <w:tc>
          <w:tcPr>
            <w:tcW w:w="3400" w:type="dxa"/>
            <w:vAlign w:val="center"/>
          </w:tcPr>
          <w:p w14:paraId="79503EF2" w14:textId="77777777" w:rsidR="00F76C01" w:rsidRPr="00F76C01" w:rsidRDefault="00F76C01" w:rsidP="00C946FE">
            <w:pPr>
              <w:spacing w:line="240" w:lineRule="auto"/>
              <w:jc w:val="center"/>
              <w:rPr>
                <w:sz w:val="16"/>
                <w:szCs w:val="16"/>
              </w:rPr>
            </w:pPr>
            <w:r w:rsidRPr="00F76C01">
              <w:rPr>
                <w:sz w:val="16"/>
                <w:szCs w:val="16"/>
              </w:rPr>
              <w:t>Fragen an der Rezeption</w:t>
            </w:r>
          </w:p>
          <w:p w14:paraId="168BC553" w14:textId="77777777" w:rsidR="00F76C01" w:rsidRPr="00F422F7" w:rsidRDefault="00F76C01" w:rsidP="00C946FE">
            <w:pPr>
              <w:spacing w:line="240" w:lineRule="auto"/>
              <w:jc w:val="center"/>
            </w:pPr>
            <w:r w:rsidRPr="00F76C01">
              <w:rPr>
                <w:sz w:val="16"/>
                <w:szCs w:val="16"/>
              </w:rPr>
              <w:t>A2 Kapitel 1</w:t>
            </w:r>
          </w:p>
        </w:tc>
        <w:tc>
          <w:tcPr>
            <w:tcW w:w="3400" w:type="dxa"/>
            <w:vAlign w:val="center"/>
          </w:tcPr>
          <w:p w14:paraId="0B1DBAED" w14:textId="77777777" w:rsidR="00F76C01" w:rsidRPr="00F76C01" w:rsidRDefault="00F76C01" w:rsidP="00C946FE">
            <w:pPr>
              <w:spacing w:line="240" w:lineRule="auto"/>
              <w:jc w:val="center"/>
              <w:rPr>
                <w:sz w:val="16"/>
                <w:szCs w:val="16"/>
              </w:rPr>
            </w:pPr>
            <w:r w:rsidRPr="00F76C01">
              <w:rPr>
                <w:sz w:val="16"/>
                <w:szCs w:val="16"/>
              </w:rPr>
              <w:t>Fragen an der Rezeption</w:t>
            </w:r>
          </w:p>
          <w:p w14:paraId="0E98CB4D" w14:textId="77777777" w:rsidR="00F76C01" w:rsidRDefault="00F76C01" w:rsidP="00C946FE">
            <w:pPr>
              <w:spacing w:line="240" w:lineRule="auto"/>
              <w:jc w:val="center"/>
            </w:pPr>
            <w:r w:rsidRPr="00F76C01">
              <w:rPr>
                <w:sz w:val="16"/>
                <w:szCs w:val="16"/>
              </w:rPr>
              <w:t>A2 Kapitel 1</w:t>
            </w:r>
          </w:p>
        </w:tc>
        <w:tc>
          <w:tcPr>
            <w:tcW w:w="3401" w:type="dxa"/>
            <w:vAlign w:val="center"/>
          </w:tcPr>
          <w:p w14:paraId="16BBFB1A" w14:textId="77777777" w:rsidR="00F76C01" w:rsidRPr="00F76C01" w:rsidRDefault="00F76C01" w:rsidP="00C946FE">
            <w:pPr>
              <w:spacing w:line="240" w:lineRule="auto"/>
              <w:jc w:val="center"/>
              <w:rPr>
                <w:sz w:val="16"/>
                <w:szCs w:val="16"/>
              </w:rPr>
            </w:pPr>
            <w:r w:rsidRPr="00F76C01">
              <w:rPr>
                <w:sz w:val="16"/>
                <w:szCs w:val="16"/>
              </w:rPr>
              <w:t>Fragen an der Rezeption</w:t>
            </w:r>
          </w:p>
          <w:p w14:paraId="449CDBC7" w14:textId="77777777" w:rsidR="00F76C01" w:rsidRDefault="00F76C01" w:rsidP="00C946FE">
            <w:pPr>
              <w:spacing w:line="240" w:lineRule="auto"/>
              <w:jc w:val="center"/>
            </w:pPr>
            <w:r w:rsidRPr="00F76C01">
              <w:rPr>
                <w:sz w:val="16"/>
                <w:szCs w:val="16"/>
              </w:rPr>
              <w:t>A2 Kapitel 1</w:t>
            </w:r>
          </w:p>
        </w:tc>
      </w:tr>
    </w:tbl>
    <w:p w14:paraId="49F046DB" w14:textId="77777777" w:rsidR="00F76C01" w:rsidRPr="00F422F7" w:rsidRDefault="00F76C01" w:rsidP="00F76C01">
      <w:pPr>
        <w:tabs>
          <w:tab w:val="left" w:pos="947"/>
        </w:tabs>
        <w:jc w:val="center"/>
        <w:rPr>
          <w:lang w:val="de-CH"/>
        </w:rPr>
      </w:pPr>
    </w:p>
    <w:sectPr w:rsidR="00F76C01" w:rsidRPr="00F422F7" w:rsidSect="00F76C01">
      <w:headerReference w:type="default" r:id="rId26"/>
      <w:footerReference w:type="default" r:id="rId27"/>
      <w:pgSz w:w="11900" w:h="16840"/>
      <w:pgMar w:top="1515" w:right="851" w:bottom="846" w:left="851" w:header="708" w:footer="45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FE957A0" w14:textId="77777777" w:rsidR="00CC792F" w:rsidRDefault="00CC792F" w:rsidP="0028505F">
      <w:r>
        <w:separator/>
      </w:r>
    </w:p>
  </w:endnote>
  <w:endnote w:type="continuationSeparator" w:id="0">
    <w:p w14:paraId="7F3D1E78" w14:textId="77777777" w:rsidR="00CC792F" w:rsidRDefault="00CC792F" w:rsidP="0028505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PreludeFLF">
    <w:altName w:val="Calibri"/>
    <w:panose1 w:val="020B0604020202020204"/>
    <w:charset w:val="00"/>
    <w:family w:val="auto"/>
    <w:pitch w:val="variable"/>
    <w:sig w:usb0="00000003" w:usb1="00000000" w:usb2="00000000" w:usb3="00000000" w:csb0="00000001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3BEA149" w14:textId="1B2423BE" w:rsidR="0069373F" w:rsidRPr="00D84235" w:rsidRDefault="0069373F" w:rsidP="00F76C01">
    <w:pPr>
      <w:pStyle w:val="Fuzeile"/>
      <w:jc w:val="lef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2AEA662" w14:textId="77777777" w:rsidR="00CC792F" w:rsidRDefault="00CC792F" w:rsidP="0028505F">
      <w:r>
        <w:separator/>
      </w:r>
    </w:p>
  </w:footnote>
  <w:footnote w:type="continuationSeparator" w:id="0">
    <w:p w14:paraId="41D7C811" w14:textId="77777777" w:rsidR="00CC792F" w:rsidRDefault="00CC792F" w:rsidP="0028505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77B5AA" w14:textId="77777777" w:rsidR="0069373F" w:rsidRPr="0057305A" w:rsidRDefault="0069373F" w:rsidP="0057305A">
    <w:pPr>
      <w:pStyle w:val="Kopfzeile"/>
      <w:rPr>
        <w:lang w:val="de-CH"/>
      </w:rPr>
    </w:pPr>
    <w:proofErr w:type="spellStart"/>
    <w:r w:rsidRPr="0028505F">
      <w:rPr>
        <w:lang w:val="de-CH"/>
      </w:rPr>
      <w:t>geni@l</w:t>
    </w:r>
    <w:proofErr w:type="spellEnd"/>
    <w:r w:rsidRPr="0028505F">
      <w:rPr>
        <w:lang w:val="de-CH"/>
      </w:rPr>
      <w:t xml:space="preserve"> klick </w:t>
    </w:r>
    <w:r>
      <w:rPr>
        <w:lang w:val="de-CH"/>
      </w:rPr>
      <w:t xml:space="preserve">A2 </w:t>
    </w:r>
    <w:proofErr w:type="gramStart"/>
    <w:r>
      <w:rPr>
        <w:lang w:val="de-CH"/>
      </w:rPr>
      <w:t>Falter</w:t>
    </w:r>
    <w:proofErr w:type="gramEnd"/>
    <w:r>
      <w:rPr>
        <w:lang w:val="de-CH"/>
      </w:rPr>
      <w:t xml:space="preserve"> Kapitel 1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AC54AC4"/>
    <w:multiLevelType w:val="hybridMultilevel"/>
    <w:tmpl w:val="014C0412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6886934"/>
    <w:multiLevelType w:val="hybridMultilevel"/>
    <w:tmpl w:val="2EE6B9C4"/>
    <w:lvl w:ilvl="0" w:tplc="478AE714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4AF5C30"/>
    <w:multiLevelType w:val="hybridMultilevel"/>
    <w:tmpl w:val="F29C05E6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747F6F54"/>
    <w:multiLevelType w:val="multilevel"/>
    <w:tmpl w:val="8E32870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390082366">
    <w:abstractNumId w:val="3"/>
  </w:num>
  <w:num w:numId="2" w16cid:durableId="323707176">
    <w:abstractNumId w:val="0"/>
  </w:num>
  <w:num w:numId="3" w16cid:durableId="309559282">
    <w:abstractNumId w:val="2"/>
  </w:num>
  <w:num w:numId="4" w16cid:durableId="89358563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 w:grammar="clean"/>
  <w:attachedTemplate r:id="rId1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B75C8"/>
    <w:rsid w:val="000C2060"/>
    <w:rsid w:val="000C27F4"/>
    <w:rsid w:val="000E04C0"/>
    <w:rsid w:val="0010795C"/>
    <w:rsid w:val="00117466"/>
    <w:rsid w:val="001416D8"/>
    <w:rsid w:val="00175579"/>
    <w:rsid w:val="001806B7"/>
    <w:rsid w:val="0018184A"/>
    <w:rsid w:val="001E7451"/>
    <w:rsid w:val="002419E3"/>
    <w:rsid w:val="00252B7B"/>
    <w:rsid w:val="0028505F"/>
    <w:rsid w:val="002B15DA"/>
    <w:rsid w:val="0031266A"/>
    <w:rsid w:val="00332A26"/>
    <w:rsid w:val="003377EB"/>
    <w:rsid w:val="00363AA3"/>
    <w:rsid w:val="00367FAE"/>
    <w:rsid w:val="00390233"/>
    <w:rsid w:val="003B445C"/>
    <w:rsid w:val="003D442F"/>
    <w:rsid w:val="00436B90"/>
    <w:rsid w:val="00472DE8"/>
    <w:rsid w:val="0050068E"/>
    <w:rsid w:val="00517736"/>
    <w:rsid w:val="005227A3"/>
    <w:rsid w:val="00565507"/>
    <w:rsid w:val="0057305A"/>
    <w:rsid w:val="005B25AC"/>
    <w:rsid w:val="00617CEE"/>
    <w:rsid w:val="00637577"/>
    <w:rsid w:val="00654D00"/>
    <w:rsid w:val="0065643A"/>
    <w:rsid w:val="0069373F"/>
    <w:rsid w:val="006C2453"/>
    <w:rsid w:val="006D6ADD"/>
    <w:rsid w:val="00792ECC"/>
    <w:rsid w:val="00800D51"/>
    <w:rsid w:val="008244D4"/>
    <w:rsid w:val="00845F06"/>
    <w:rsid w:val="008A54EC"/>
    <w:rsid w:val="008E72EA"/>
    <w:rsid w:val="00911E6C"/>
    <w:rsid w:val="00913098"/>
    <w:rsid w:val="0091791E"/>
    <w:rsid w:val="00956DBD"/>
    <w:rsid w:val="00973529"/>
    <w:rsid w:val="009F5B2A"/>
    <w:rsid w:val="00A0189B"/>
    <w:rsid w:val="00A14D25"/>
    <w:rsid w:val="00A359FE"/>
    <w:rsid w:val="00AD5CF3"/>
    <w:rsid w:val="00B34602"/>
    <w:rsid w:val="00B656CA"/>
    <w:rsid w:val="00BD2599"/>
    <w:rsid w:val="00C07231"/>
    <w:rsid w:val="00C558B2"/>
    <w:rsid w:val="00C7029B"/>
    <w:rsid w:val="00C74E9E"/>
    <w:rsid w:val="00C96A60"/>
    <w:rsid w:val="00CC792F"/>
    <w:rsid w:val="00D15B20"/>
    <w:rsid w:val="00D61E8F"/>
    <w:rsid w:val="00D81A97"/>
    <w:rsid w:val="00D8318B"/>
    <w:rsid w:val="00D84235"/>
    <w:rsid w:val="00E24470"/>
    <w:rsid w:val="00ED28BD"/>
    <w:rsid w:val="00EE2EA9"/>
    <w:rsid w:val="00EF3604"/>
    <w:rsid w:val="00F03566"/>
    <w:rsid w:val="00F11C20"/>
    <w:rsid w:val="00F336BE"/>
    <w:rsid w:val="00F422F7"/>
    <w:rsid w:val="00F46ACC"/>
    <w:rsid w:val="00F76C01"/>
    <w:rsid w:val="00FA468C"/>
    <w:rsid w:val="00FB75C8"/>
    <w:rsid w:val="00FE1D97"/>
    <w:rsid w:val="00FF42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;"/>
  <w14:docId w14:val="1B037D83"/>
  <w14:defaultImageDpi w14:val="300"/>
  <w15:docId w15:val="{C0E5FDDD-9BD0-A742-8D68-B79FFAAF66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mbria" w:eastAsia="MS Mincho" w:hAnsi="Cambria" w:cs="Times New Roman"/>
        <w:lang w:val="de-DE" w:eastAsia="it-I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28505F"/>
    <w:pPr>
      <w:spacing w:line="276" w:lineRule="auto"/>
    </w:pPr>
    <w:rPr>
      <w:rFonts w:ascii="Calibri" w:hAnsi="Calibri"/>
      <w:sz w:val="28"/>
      <w:szCs w:val="24"/>
      <w:lang w:eastAsia="de-DE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F46ACC"/>
    <w:pPr>
      <w:keepNext/>
      <w:keepLines/>
      <w:spacing w:before="480"/>
      <w:outlineLvl w:val="0"/>
    </w:pPr>
    <w:rPr>
      <w:rFonts w:eastAsia="MS Gothic"/>
      <w:b/>
      <w:bCs/>
      <w:color w:val="345A8A"/>
      <w:sz w:val="32"/>
      <w:szCs w:val="3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Handschrift">
    <w:name w:val="Handschrift"/>
    <w:basedOn w:val="Standard"/>
    <w:qFormat/>
    <w:rsid w:val="00E24470"/>
    <w:pPr>
      <w:spacing w:line="312" w:lineRule="auto"/>
    </w:pPr>
    <w:rPr>
      <w:rFonts w:ascii="PreludeFLF" w:hAnsi="PreludeFLF"/>
      <w:sz w:val="52"/>
      <w:szCs w:val="52"/>
    </w:rPr>
  </w:style>
  <w:style w:type="paragraph" w:customStyle="1" w:styleId="TitelArbeitsblatt">
    <w:name w:val="Titel Arbeitsblatt"/>
    <w:basedOn w:val="Titel"/>
    <w:next w:val="Handschrift"/>
    <w:qFormat/>
    <w:rsid w:val="0028505F"/>
    <w:rPr>
      <w:b/>
      <w:sz w:val="40"/>
    </w:rPr>
  </w:style>
  <w:style w:type="paragraph" w:styleId="Titel">
    <w:name w:val="Title"/>
    <w:basedOn w:val="Standard"/>
    <w:next w:val="Standard"/>
    <w:link w:val="TitelZchn"/>
    <w:uiPriority w:val="10"/>
    <w:qFormat/>
    <w:rsid w:val="00E24470"/>
    <w:pPr>
      <w:pBdr>
        <w:bottom w:val="single" w:sz="8" w:space="4" w:color="4F81BD"/>
      </w:pBdr>
      <w:spacing w:after="300"/>
      <w:contextualSpacing/>
    </w:pPr>
    <w:rPr>
      <w:rFonts w:eastAsia="MS Gothic"/>
      <w:color w:val="17365D"/>
      <w:spacing w:val="5"/>
      <w:kern w:val="28"/>
      <w:sz w:val="52"/>
      <w:szCs w:val="52"/>
    </w:rPr>
  </w:style>
  <w:style w:type="character" w:customStyle="1" w:styleId="TitelZchn">
    <w:name w:val="Titel Zchn"/>
    <w:link w:val="Titel"/>
    <w:uiPriority w:val="10"/>
    <w:rsid w:val="00E24470"/>
    <w:rPr>
      <w:rFonts w:ascii="Calibri" w:eastAsia="MS Gothic" w:hAnsi="Calibri" w:cs="Times New Roman"/>
      <w:color w:val="17365D"/>
      <w:spacing w:val="5"/>
      <w:kern w:val="28"/>
      <w:sz w:val="52"/>
      <w:szCs w:val="52"/>
    </w:rPr>
  </w:style>
  <w:style w:type="paragraph" w:styleId="Kopfzeile">
    <w:name w:val="header"/>
    <w:basedOn w:val="Standard"/>
    <w:link w:val="KopfzeileZchn"/>
    <w:uiPriority w:val="99"/>
    <w:unhideWhenUsed/>
    <w:rsid w:val="0028505F"/>
    <w:pPr>
      <w:tabs>
        <w:tab w:val="center" w:pos="4536"/>
        <w:tab w:val="right" w:pos="9072"/>
      </w:tabs>
      <w:jc w:val="center"/>
    </w:pPr>
    <w:rPr>
      <w:sz w:val="22"/>
    </w:rPr>
  </w:style>
  <w:style w:type="character" w:customStyle="1" w:styleId="KopfzeileZchn">
    <w:name w:val="Kopfzeile Zchn"/>
    <w:link w:val="Kopfzeile"/>
    <w:uiPriority w:val="99"/>
    <w:rsid w:val="0028505F"/>
    <w:rPr>
      <w:rFonts w:ascii="Calibri" w:hAnsi="Calibri"/>
      <w:sz w:val="22"/>
    </w:rPr>
  </w:style>
  <w:style w:type="paragraph" w:styleId="Fuzeile">
    <w:name w:val="footer"/>
    <w:basedOn w:val="Standard"/>
    <w:link w:val="FuzeileZchn"/>
    <w:uiPriority w:val="99"/>
    <w:unhideWhenUsed/>
    <w:rsid w:val="0028505F"/>
    <w:pPr>
      <w:tabs>
        <w:tab w:val="center" w:pos="4536"/>
        <w:tab w:val="right" w:pos="9072"/>
      </w:tabs>
      <w:jc w:val="center"/>
    </w:pPr>
    <w:rPr>
      <w:sz w:val="22"/>
    </w:rPr>
  </w:style>
  <w:style w:type="character" w:customStyle="1" w:styleId="FuzeileZchn">
    <w:name w:val="Fußzeile Zchn"/>
    <w:link w:val="Fuzeile"/>
    <w:uiPriority w:val="99"/>
    <w:rsid w:val="0028505F"/>
    <w:rPr>
      <w:rFonts w:ascii="Calibri" w:hAnsi="Calibri"/>
      <w:sz w:val="22"/>
    </w:rPr>
  </w:style>
  <w:style w:type="paragraph" w:styleId="Listenabsatz">
    <w:name w:val="List Paragraph"/>
    <w:basedOn w:val="Standard"/>
    <w:uiPriority w:val="34"/>
    <w:qFormat/>
    <w:rsid w:val="002B15DA"/>
    <w:pPr>
      <w:ind w:left="720"/>
      <w:contextualSpacing/>
    </w:pPr>
  </w:style>
  <w:style w:type="paragraph" w:customStyle="1" w:styleId="Schlerschreiben">
    <w:name w:val="Schüler schreiben"/>
    <w:basedOn w:val="Standard"/>
    <w:qFormat/>
    <w:rsid w:val="0028505F"/>
    <w:pPr>
      <w:spacing w:line="312" w:lineRule="auto"/>
    </w:pPr>
    <w:rPr>
      <w:i/>
      <w:sz w:val="32"/>
    </w:rPr>
  </w:style>
  <w:style w:type="character" w:customStyle="1" w:styleId="berschrift1Zchn">
    <w:name w:val="Überschrift 1 Zchn"/>
    <w:link w:val="berschrift1"/>
    <w:uiPriority w:val="9"/>
    <w:rsid w:val="00F46ACC"/>
    <w:rPr>
      <w:rFonts w:ascii="Calibri" w:eastAsia="MS Gothic" w:hAnsi="Calibri" w:cs="Times New Roman"/>
      <w:b/>
      <w:bCs/>
      <w:color w:val="345A8A"/>
      <w:sz w:val="32"/>
      <w:szCs w:val="32"/>
    </w:rPr>
  </w:style>
  <w:style w:type="table" w:styleId="Tabellenraster">
    <w:name w:val="Table Grid"/>
    <w:basedOn w:val="NormaleTabelle"/>
    <w:uiPriority w:val="59"/>
    <w:rsid w:val="00BD259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3B445C"/>
    <w:pPr>
      <w:spacing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3B445C"/>
    <w:rPr>
      <w:rFonts w:ascii="Lucida Grande" w:hAnsi="Lucida Grande" w:cs="Lucida Grande"/>
      <w:sz w:val="18"/>
      <w:szCs w:val="18"/>
      <w:lang w:eastAsia="de-D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96595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2483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48112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095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jpeg"/><Relationship Id="rId26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gif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footer" Target="footer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Macintosh%20HD:Users:petra:Dropbox:PIM:Vorlagen:Vorlage%20Falter.dot" TargetMode="External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Macintosh%20HD:Users:petra:Dropbox:PIM:Vorlagen:Vorlage%20Falter.dot</Template>
  <TotalTime>0</TotalTime>
  <Pages>2</Pages>
  <Words>135</Words>
  <Characters>856</Characters>
  <Application>Microsoft Office Word</Application>
  <DocSecurity>0</DocSecurity>
  <Lines>7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Petra Pfeifhofer</dc:creator>
  <cp:keywords/>
  <dc:description/>
  <cp:lastModifiedBy>Inderst Martina (DOCENTE)</cp:lastModifiedBy>
  <cp:revision>4</cp:revision>
  <cp:lastPrinted>2024-02-22T22:22:00Z</cp:lastPrinted>
  <dcterms:created xsi:type="dcterms:W3CDTF">2024-02-22T22:12:00Z</dcterms:created>
  <dcterms:modified xsi:type="dcterms:W3CDTF">2024-03-10T17:57:00Z</dcterms:modified>
</cp:coreProperties>
</file>